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A43ED" w14:textId="77777777" w:rsidR="003C099E" w:rsidRDefault="003C099E" w:rsidP="003C09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PYGOT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5BCC101" w14:textId="77777777" w:rsidR="003C099E" w:rsidRDefault="003C099E" w:rsidP="003C09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London. Grocer.</w:t>
      </w:r>
    </w:p>
    <w:p w14:paraId="0544F80B" w14:textId="77777777" w:rsidR="003C099E" w:rsidRDefault="003C099E" w:rsidP="003C09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1EC65B5" w14:textId="77777777" w:rsidR="003C099E" w:rsidRDefault="003C099E" w:rsidP="003C09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506B4EF" w14:textId="77777777" w:rsidR="003C099E" w:rsidRDefault="003C099E" w:rsidP="003C09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Henry Smyth(q.v.), as the administrator of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Inkersell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</w:t>
      </w:r>
    </w:p>
    <w:p w14:paraId="0D58090C" w14:textId="77777777" w:rsidR="003C099E" w:rsidRDefault="003C099E" w:rsidP="003C09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grocer(q.v.), brought a plaint of debt against him.</w:t>
      </w:r>
    </w:p>
    <w:p w14:paraId="055FCB22" w14:textId="77777777" w:rsidR="003C099E" w:rsidRDefault="003C099E" w:rsidP="003C09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7008C8D" w14:textId="77777777" w:rsidR="003C099E" w:rsidRDefault="003C099E" w:rsidP="003C09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1CD5B6" w14:textId="77777777" w:rsidR="003C099E" w:rsidRDefault="003C099E" w:rsidP="003C09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3F94D1" w14:textId="77777777" w:rsidR="003C099E" w:rsidRDefault="003C099E" w:rsidP="003C09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March 2021</w:t>
      </w:r>
    </w:p>
    <w:p w14:paraId="5B4B54B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C395D" w14:textId="77777777" w:rsidR="003C099E" w:rsidRDefault="003C099E" w:rsidP="009139A6">
      <w:r>
        <w:separator/>
      </w:r>
    </w:p>
  </w:endnote>
  <w:endnote w:type="continuationSeparator" w:id="0">
    <w:p w14:paraId="223E5496" w14:textId="77777777" w:rsidR="003C099E" w:rsidRDefault="003C09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D1C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E9D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745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FD3848" w14:textId="77777777" w:rsidR="003C099E" w:rsidRDefault="003C099E" w:rsidP="009139A6">
      <w:r>
        <w:separator/>
      </w:r>
    </w:p>
  </w:footnote>
  <w:footnote w:type="continuationSeparator" w:id="0">
    <w:p w14:paraId="4590C46E" w14:textId="77777777" w:rsidR="003C099E" w:rsidRDefault="003C09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16E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761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291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99E"/>
    <w:rsid w:val="000666E0"/>
    <w:rsid w:val="002510B7"/>
    <w:rsid w:val="003C099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50B1C"/>
  <w15:chartTrackingRefBased/>
  <w15:docId w15:val="{8781C74D-56DC-44EA-9704-F8BD16740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C09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2021-04-14T09:44:00Z</dcterms:created>
  <dcterms:modified xsi:type="dcterms:W3CDTF">2021-04-14T09:45:00Z</dcterms:modified>
</cp:coreProperties>
</file>